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6CD7A82" w:rsidR="00F372C9" w:rsidRPr="00D9406C" w:rsidRDefault="002B2D80"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B2D80">
              <w:rPr>
                <w:rFonts w:asciiTheme="majorHAnsi" w:hAnsiTheme="majorHAnsi" w:cstheme="majorHAnsi"/>
                <w:b/>
              </w:rPr>
              <w:t>2022–2030 metų Regionų plėtros programos įgyvendinimo tarpinio (pažangos) vertinimo paslaugos (PPR-46)</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4BDCD6DC"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2B2D80" w:rsidRDefault="002911B7" w:rsidP="00D9406C">
      <w:pPr>
        <w:shd w:val="clear" w:color="auto" w:fill="FFFFFF"/>
        <w:spacing w:after="0" w:line="240" w:lineRule="auto"/>
        <w:rPr>
          <w:rFonts w:asciiTheme="majorHAnsi" w:eastAsia="Calibri" w:hAnsiTheme="majorHAnsi" w:cstheme="majorHAnsi"/>
          <w:b/>
          <w:iCs/>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53B8D719"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7520C946" w:rsidR="00E262F5" w:rsidRPr="004D7763" w:rsidRDefault="00E262F5" w:rsidP="00E262F5">
      <w:pPr>
        <w:spacing w:after="0" w:line="240" w:lineRule="auto"/>
        <w:ind w:firstLine="567"/>
        <w:rPr>
          <w:rFonts w:asciiTheme="majorHAnsi" w:eastAsia="Times New Roman" w:hAnsiTheme="majorHAnsi" w:cstheme="majorHAnsi"/>
          <w:b/>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EAC6" w14:textId="77777777" w:rsidR="00411CAC" w:rsidRDefault="00411CAC">
      <w:pPr>
        <w:spacing w:after="0" w:line="240" w:lineRule="auto"/>
      </w:pPr>
      <w:r>
        <w:separator/>
      </w:r>
    </w:p>
  </w:endnote>
  <w:endnote w:type="continuationSeparator" w:id="0">
    <w:p w14:paraId="25C6A3B9" w14:textId="77777777" w:rsidR="00411CAC" w:rsidRDefault="00411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B83A" w14:textId="77777777" w:rsidR="00411CAC" w:rsidRDefault="00411CAC">
      <w:pPr>
        <w:spacing w:after="0" w:line="240" w:lineRule="auto"/>
      </w:pPr>
      <w:r>
        <w:separator/>
      </w:r>
    </w:p>
  </w:footnote>
  <w:footnote w:type="continuationSeparator" w:id="0">
    <w:p w14:paraId="387583D7" w14:textId="77777777" w:rsidR="00411CAC" w:rsidRDefault="00411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B2D80"/>
    <w:rsid w:val="002C2765"/>
    <w:rsid w:val="002C4E6E"/>
    <w:rsid w:val="002C658C"/>
    <w:rsid w:val="002C6BE4"/>
    <w:rsid w:val="002C7F2C"/>
    <w:rsid w:val="002D43D9"/>
    <w:rsid w:val="002D64E7"/>
    <w:rsid w:val="002E7F3C"/>
    <w:rsid w:val="002F1836"/>
    <w:rsid w:val="002F2236"/>
    <w:rsid w:val="002F4240"/>
    <w:rsid w:val="002F75CD"/>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1CAC"/>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763"/>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020CB"/>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2259</Words>
  <Characters>1289</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52</cp:revision>
  <cp:lastPrinted>2021-01-19T12:06:00Z</cp:lastPrinted>
  <dcterms:created xsi:type="dcterms:W3CDTF">2023-01-27T13:07:00Z</dcterms:created>
  <dcterms:modified xsi:type="dcterms:W3CDTF">2025-01-22T07:13:00Z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